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573"/>
      </w:tblGrid>
      <w:tr w:rsidR="002F054A" w:rsidRPr="003B7C5A" w:rsidTr="00934CBA">
        <w:trPr>
          <w:trHeight w:val="617"/>
          <w:tblHeader/>
        </w:trPr>
        <w:tc>
          <w:tcPr>
            <w:tcW w:w="938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0395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34CBA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B42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B4297" w:rsidRDefault="00FB4297" w:rsidP="00FB42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934CBA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357A7C" w:rsidRDefault="002F054A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57A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น.ส.กุลธิดา   แพทย์พันธุ์</w:t>
            </w:r>
          </w:p>
          <w:p w:rsidR="00357A7C" w:rsidRDefault="00357A7C" w:rsidP="00357A7C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น.ส.ประภารัช   ทิพย์สงเคราะห์</w:t>
            </w:r>
            <w:r w:rsidRPr="00DA48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</w:p>
          <w:p w:rsidR="00357A7C" w:rsidRDefault="00357A7C" w:rsidP="00357A7C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น.ส.ลลนา    อำมร</w:t>
            </w:r>
            <w:r w:rsidRPr="00DA48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</w:p>
          <w:p w:rsidR="00453A01" w:rsidRPr="00357A7C" w:rsidRDefault="00357A7C" w:rsidP="00357A7C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น.ส.ชฎายุ   อินทะเสโน</w:t>
            </w:r>
            <w:r w:rsidRPr="00DA48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</w:tcBorders>
          </w:tcPr>
          <w:p w:rsidR="00357A7C" w:rsidRDefault="002F054A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513E0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8513E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357A7C">
              <w:rPr>
                <w:rFonts w:ascii="TH SarabunPSK" w:hAnsi="TH SarabunPSK" w:cs="TH SarabunPSK"/>
                <w:sz w:val="30"/>
                <w:szCs w:val="30"/>
                <w:cs/>
              </w:rPr>
              <w:t>2039</w:t>
            </w:r>
            <w:r w:rsidR="008513E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5539</w:t>
            </w:r>
          </w:p>
          <w:p w:rsidR="00357A7C" w:rsidRDefault="00357A7C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513E0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5547</w:t>
            </w:r>
          </w:p>
          <w:p w:rsidR="00357A7C" w:rsidRDefault="00357A7C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513E0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5549</w:t>
            </w:r>
          </w:p>
          <w:p w:rsidR="00453A01" w:rsidRPr="00357A7C" w:rsidRDefault="00357A7C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513E0">
              <w:rPr>
                <w:rFonts w:ascii="TH SarabunPSK" w:hAnsi="TH SarabunPSK" w:cs="TH SarabunPSK"/>
                <w:sz w:val="30"/>
                <w:szCs w:val="30"/>
                <w:cs/>
              </w:rPr>
              <w:t>0-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2039</w:t>
            </w:r>
            <w:r w:rsidR="008513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5548</w:t>
            </w:r>
          </w:p>
        </w:tc>
      </w:tr>
      <w:tr w:rsidR="002F054A" w:rsidRPr="003B7C5A" w:rsidTr="00934CBA">
        <w:tc>
          <w:tcPr>
            <w:tcW w:w="5812" w:type="dxa"/>
            <w:gridSpan w:val="2"/>
            <w:tcBorders>
              <w:right w:val="nil"/>
            </w:tcBorders>
          </w:tcPr>
          <w:p w:rsidR="00357A7C" w:rsidRDefault="002F054A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57A7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57A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นางนวรัตน์ 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ป้องสงวน</w:t>
            </w:r>
          </w:p>
          <w:p w:rsidR="006C7B37" w:rsidRPr="00142932" w:rsidRDefault="00357A7C" w:rsidP="00142932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น.ส.กรุณา 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ต่อเติม</w:t>
            </w:r>
          </w:p>
        </w:tc>
        <w:tc>
          <w:tcPr>
            <w:tcW w:w="3573" w:type="dxa"/>
            <w:tcBorders>
              <w:left w:val="nil"/>
            </w:tcBorders>
          </w:tcPr>
          <w:p w:rsidR="00357A7C" w:rsidRDefault="00D849B7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513E0">
              <w:rPr>
                <w:rFonts w:ascii="TH SarabunPSK" w:hAnsi="TH SarabunPSK" w:cs="TH SarabunPSK"/>
                <w:sz w:val="30"/>
                <w:szCs w:val="30"/>
                <w:cs/>
              </w:rPr>
              <w:t>0-</w:t>
            </w:r>
            <w:r w:rsidR="00357A7C">
              <w:rPr>
                <w:rFonts w:ascii="TH SarabunPSK" w:hAnsi="TH SarabunPSK" w:cs="TH SarabunPSK"/>
                <w:sz w:val="30"/>
                <w:szCs w:val="30"/>
                <w:cs/>
              </w:rPr>
              <w:t>2039</w:t>
            </w:r>
            <w:r w:rsidR="008513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5551</w:t>
            </w:r>
          </w:p>
          <w:p w:rsidR="006C7B37" w:rsidRPr="00357A7C" w:rsidRDefault="00357A7C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513E0">
              <w:rPr>
                <w:rFonts w:ascii="TH SarabunPSK" w:hAnsi="TH SarabunPSK" w:cs="TH SarabunPSK"/>
                <w:sz w:val="30"/>
                <w:szCs w:val="30"/>
                <w:cs/>
              </w:rPr>
              <w:t>0-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2039</w:t>
            </w:r>
            <w:r w:rsidR="008513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5536</w:t>
            </w:r>
          </w:p>
        </w:tc>
      </w:tr>
      <w:tr w:rsidR="002F054A" w:rsidRPr="003B7C5A" w:rsidTr="00934CBA">
        <w:trPr>
          <w:trHeight w:val="2183"/>
        </w:trPr>
        <w:tc>
          <w:tcPr>
            <w:tcW w:w="9385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7217D" w:rsidRPr="002647C1" w:rsidRDefault="00C7217D" w:rsidP="00C7217D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="00E20C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สำนัก/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C7217D" w:rsidRDefault="00C7217D" w:rsidP="00C7217D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ทั้งนี้ให้สำนัก/หน่วยงานได้ค้นคว้าหาข้อมูลเพิ่มเติมในการจัดท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ำมาตรการ/แนวทางการประหยัดพลังงาน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934CBA">
        <w:trPr>
          <w:trHeight w:val="3254"/>
        </w:trPr>
        <w:tc>
          <w:tcPr>
            <w:tcW w:w="9385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A155E3" w:rsidRPr="003B7C5A" w:rsidTr="00C7217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217D" w:rsidRPr="00C7217D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มาดำเนินการจัดทำมาตรการ/แนวทางการประหยัดพลังงานไฟฟ้าของสำนัก/หน่วยงานของปีงบประมาณ พ.ศ. 2562 โดยผู้อำนวยการสำนัก/หน่วยงานให้ความเห็นชอบ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pacing w:val="6"/>
                      <w:sz w:val="32"/>
                      <w:szCs w:val="32"/>
                      <w:cs/>
                    </w:rPr>
                    <w:t>จัดทำ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210E9">
        <w:trPr>
          <w:trHeight w:val="2652"/>
        </w:trPr>
        <w:tc>
          <w:tcPr>
            <w:tcW w:w="9385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210E9">
              <w:trPr>
                <w:trHeight w:val="1265"/>
                <w:jc w:val="center"/>
              </w:trPr>
              <w:tc>
                <w:tcPr>
                  <w:tcW w:w="3499" w:type="dxa"/>
                </w:tcPr>
                <w:p w:rsidR="004032BC" w:rsidRPr="00B26A52" w:rsidRDefault="00C7217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7210E9" w:rsidP="006538B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6538B5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C7217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210E9" w:rsidP="0065523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210E9" w:rsidP="00934CB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FA308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.00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210E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FA308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34CBA" w:rsidTr="007210E9">
        <w:tblPrEx>
          <w:tblLook w:val="01E0" w:firstRow="1" w:lastRow="1" w:firstColumn="1" w:lastColumn="1" w:noHBand="0" w:noVBand="0"/>
        </w:tblPrEx>
        <w:trPr>
          <w:trHeight w:val="1697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</w:p>
          <w:p w:rsidR="00934CBA" w:rsidRPr="007210E9" w:rsidRDefault="00070C5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4CBA" w:rsidRPr="007210E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34CBA" w:rsidRPr="007210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934CBA" w:rsidRPr="007210E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นำข้อเสนอแนะไปใช้ในการกำหนดแนวทางในการพัฒนาปรับปรุงมาตรการ</w:t>
            </w:r>
          </w:p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070C55" w:rsidRPr="007210E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2. จัดทำมาตรการ/แนวทางการประหยัดพลังงานไฟฟ้าของสำนัก</w:t>
            </w:r>
          </w:p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070C55" w:rsidRPr="007210E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3. เผยแพร่มาตรการให้ข้าราชการลูกจ้า</w:t>
            </w:r>
            <w:r w:rsidR="002E7D25" w:rsidRPr="007210E9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ประจำในสำนักได้ทราบโดยทั่วกัน พร้อมมีเอกสารอ้างอิงในการเผยแพร่</w:t>
            </w:r>
          </w:p>
        </w:tc>
      </w:tr>
      <w:tr w:rsidR="00934CBA" w:rsidTr="00934CBA">
        <w:tblPrEx>
          <w:tblLook w:val="01E0" w:firstRow="1" w:lastRow="1" w:firstColumn="1" w:lastColumn="1" w:noHBand="0" w:noVBand="0"/>
        </w:tblPrEx>
        <w:trPr>
          <w:trHeight w:val="903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210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934CBA" w:rsidRPr="007210E9" w:rsidRDefault="00934CB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070C55" w:rsidRPr="007210E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ผู้อำนวยการและบุคลากรในสำนักฯ ร่วมมือกันปฏิบัติตามมาตรการ/แนวทางการประหยัดพลังงาน</w:t>
            </w:r>
          </w:p>
        </w:tc>
      </w:tr>
      <w:tr w:rsidR="00934CBA" w:rsidTr="00934CBA">
        <w:tblPrEx>
          <w:tblLook w:val="01E0" w:firstRow="1" w:lastRow="1" w:firstColumn="1" w:lastColumn="1" w:noHBand="0" w:noVBand="0"/>
        </w:tblPrEx>
        <w:trPr>
          <w:trHeight w:val="880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210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</w:t>
            </w:r>
          </w:p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070C55" w:rsidRPr="007210E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210E9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ปิดไฟและเครื่องคอมพิวเตอร์ได้ไม่หมดทั้งสำนัก เพราะมีบางคน/กลุ่มงานยังมีการทำงานอยู่</w:t>
            </w:r>
          </w:p>
        </w:tc>
      </w:tr>
      <w:tr w:rsidR="00934CBA" w:rsidTr="007210E9">
        <w:tblPrEx>
          <w:tblLook w:val="01E0" w:firstRow="1" w:lastRow="1" w:firstColumn="1" w:lastColumn="1" w:noHBand="0" w:noVBand="0"/>
        </w:tblPrEx>
        <w:trPr>
          <w:trHeight w:val="2016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Pr="007210E9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210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7210E9" w:rsidRPr="007210E9" w:rsidRDefault="007210E9" w:rsidP="007210E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รายงานสรุปผลสำเร็จของการดำเนินการตามมาตรการ/แนวทาง เสนอผู้อำนวยการรับทราบ</w:t>
            </w:r>
          </w:p>
          <w:p w:rsidR="007210E9" w:rsidRPr="007210E9" w:rsidRDefault="007210E9" w:rsidP="007210E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มาตรการ/แนวทางการประหยัดพลังงานไฟฟ้าของสำนักประสานและส่งเสริมกิจการอุดมศึกษา</w:t>
            </w:r>
          </w:p>
          <w:p w:rsidR="007210E9" w:rsidRPr="007210E9" w:rsidRDefault="007210E9" w:rsidP="007210E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เอกสารการเผยแพร่มาตรการให้ข้าราชการลูกจ้างประจำในสำนักประสานและส่งเสริมกิจการอุดมศึกษา</w:t>
            </w:r>
          </w:p>
          <w:p w:rsidR="00070C55" w:rsidRPr="007210E9" w:rsidRDefault="007210E9" w:rsidP="007210E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210E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เอกสารสรุปผลความก้าวหน้าเสนอผู้อำนวยการสำนัก/หน่วยงานรับทราบ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  <w:cs/>
        </w:rPr>
      </w:pPr>
    </w:p>
    <w:sectPr w:rsidR="000C3FE0" w:rsidRPr="00910253" w:rsidSect="002706DF">
      <w:headerReference w:type="default" r:id="rId8"/>
      <w:footerReference w:type="even" r:id="rId9"/>
      <w:pgSz w:w="11906" w:h="16838"/>
      <w:pgMar w:top="1388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CCD" w:rsidRDefault="00280CCD">
      <w:r>
        <w:separator/>
      </w:r>
    </w:p>
  </w:endnote>
  <w:endnote w:type="continuationSeparator" w:id="0">
    <w:p w:rsidR="00280CCD" w:rsidRDefault="0028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CCD" w:rsidRDefault="00280CCD">
      <w:r>
        <w:separator/>
      </w:r>
    </w:p>
  </w:footnote>
  <w:footnote w:type="continuationSeparator" w:id="0">
    <w:p w:rsidR="00280CCD" w:rsidRDefault="0028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14D8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</w:t>
                            </w:r>
                            <w:r w:rsidR="00902A7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7A7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14D8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</w:t>
                      </w:r>
                      <w:r w:rsidR="00902A7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7A7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E9509CF"/>
    <w:multiLevelType w:val="hybridMultilevel"/>
    <w:tmpl w:val="24A40104"/>
    <w:lvl w:ilvl="0" w:tplc="5358A6CA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0C55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3951"/>
    <w:rsid w:val="00106E78"/>
    <w:rsid w:val="00114D8B"/>
    <w:rsid w:val="0012187F"/>
    <w:rsid w:val="00130734"/>
    <w:rsid w:val="00135353"/>
    <w:rsid w:val="0014293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06DF"/>
    <w:rsid w:val="00280CCD"/>
    <w:rsid w:val="002847E9"/>
    <w:rsid w:val="002A6F53"/>
    <w:rsid w:val="002D07A9"/>
    <w:rsid w:val="002D0F9B"/>
    <w:rsid w:val="002D2958"/>
    <w:rsid w:val="002D67F4"/>
    <w:rsid w:val="002E66C7"/>
    <w:rsid w:val="002E7D25"/>
    <w:rsid w:val="002F054A"/>
    <w:rsid w:val="002F0A94"/>
    <w:rsid w:val="00335C4D"/>
    <w:rsid w:val="003430B3"/>
    <w:rsid w:val="00344219"/>
    <w:rsid w:val="0034641C"/>
    <w:rsid w:val="00356974"/>
    <w:rsid w:val="00357A7C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0863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F1157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38B5"/>
    <w:rsid w:val="00655232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10E9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13E0"/>
    <w:rsid w:val="00854223"/>
    <w:rsid w:val="00856178"/>
    <w:rsid w:val="00857347"/>
    <w:rsid w:val="00870555"/>
    <w:rsid w:val="0087746A"/>
    <w:rsid w:val="008A4E84"/>
    <w:rsid w:val="008A6849"/>
    <w:rsid w:val="008D27EB"/>
    <w:rsid w:val="008E45ED"/>
    <w:rsid w:val="008E67FD"/>
    <w:rsid w:val="008F2F4D"/>
    <w:rsid w:val="008F792A"/>
    <w:rsid w:val="00900054"/>
    <w:rsid w:val="00902A76"/>
    <w:rsid w:val="00910253"/>
    <w:rsid w:val="009332B8"/>
    <w:rsid w:val="00934CBA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217D"/>
    <w:rsid w:val="00CB511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0CE5"/>
    <w:rsid w:val="00E36CAD"/>
    <w:rsid w:val="00E379B3"/>
    <w:rsid w:val="00E40020"/>
    <w:rsid w:val="00E51525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308F"/>
    <w:rsid w:val="00FB168E"/>
    <w:rsid w:val="00FB2183"/>
    <w:rsid w:val="00FB4297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591B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AAEE5-CFDD-41DF-A49A-BA974308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38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13</cp:revision>
  <cp:lastPrinted>2019-06-11T08:39:00Z</cp:lastPrinted>
  <dcterms:created xsi:type="dcterms:W3CDTF">2019-04-10T01:02:00Z</dcterms:created>
  <dcterms:modified xsi:type="dcterms:W3CDTF">2019-09-03T04:07:00Z</dcterms:modified>
</cp:coreProperties>
</file>